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4BE40A" w14:textId="21338627" w:rsidR="000E4BE7" w:rsidRPr="006271CA" w:rsidRDefault="000E4BE7" w:rsidP="000E4BE7">
      <w:pPr>
        <w:jc w:val="both"/>
        <w:rPr>
          <w:rFonts w:ascii="Times New Roman" w:eastAsia="Times New Roman" w:hAnsi="Times New Roman" w:cs="Baskerville Old Face"/>
          <w:color w:val="000000" w:themeColor="text1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6271CA" w:rsidRPr="006271CA">
        <w:rPr>
          <w:rFonts w:ascii="Times New Roman" w:hAnsi="Times New Roman" w:cs="Times New Roman"/>
          <w:color w:val="000000" w:themeColor="text1"/>
          <w:sz w:val="24"/>
          <w:szCs w:val="24"/>
        </w:rPr>
        <w:t>Mildred Anaele</w:t>
      </w:r>
      <w:r w:rsidRPr="006271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6271CA" w:rsidRPr="006271CA">
        <w:rPr>
          <w:rFonts w:ascii="Times New Roman" w:eastAsia="Times New Roman" w:hAnsi="Times New Roman" w:cs="Baskerville Old Face"/>
          <w:color w:val="000000" w:themeColor="text1"/>
          <w:sz w:val="24"/>
          <w:szCs w:val="24"/>
        </w:rPr>
        <w:t>Attorney</w:t>
      </w:r>
    </w:p>
    <w:p w14:paraId="2578260E" w14:textId="74721F8D" w:rsidR="000E4BE7" w:rsidRPr="006271CA" w:rsidRDefault="00490515" w:rsidP="000E4BE7">
      <w:pPr>
        <w:ind w:left="720"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71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Legal </w:t>
      </w:r>
      <w:r w:rsidR="000E4BE7" w:rsidRPr="006271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Division</w:t>
      </w:r>
    </w:p>
    <w:p w14:paraId="0D58B970" w14:textId="77777777" w:rsidR="000E4BE7" w:rsidRPr="006271CA" w:rsidRDefault="000E4BE7" w:rsidP="000E4BE7">
      <w:pPr>
        <w:tabs>
          <w:tab w:val="left" w:pos="144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FCEA2B4" w14:textId="17FB5683" w:rsidR="000E4BE7" w:rsidRDefault="000E4BE7" w:rsidP="000E4BE7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4905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FROM:</w:t>
      </w:r>
      <w:r w:rsidRPr="004905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490515" w:rsidRPr="0049051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Kathryn Eiland</w:t>
      </w:r>
      <w:r w:rsidRPr="00490515">
        <w:rPr>
          <w:rFonts w:ascii="Times New Roman" w:eastAsia="Times New Roman" w:hAnsi="Times New Roman" w:cs="Baskerville Old Face"/>
          <w:bCs/>
          <w:color w:val="000000" w:themeColor="text1"/>
          <w:sz w:val="24"/>
          <w:szCs w:val="24"/>
        </w:rPr>
        <w:t>,</w:t>
      </w:r>
      <w:r w:rsidRPr="002A1C33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Pr="0042045A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p w14:paraId="20329145" w14:textId="21F00DDB" w:rsidR="00490515" w:rsidRPr="0077152B" w:rsidRDefault="00490515" w:rsidP="000E4BE7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>
        <w:rPr>
          <w:rFonts w:ascii="Times New Roman" w:eastAsia="Times New Roman" w:hAnsi="Times New Roman" w:cs="Baskerville Old Face"/>
          <w:sz w:val="24"/>
          <w:szCs w:val="24"/>
        </w:rPr>
        <w:tab/>
      </w:r>
      <w:r>
        <w:rPr>
          <w:rFonts w:ascii="Times New Roman" w:eastAsia="Times New Roman" w:hAnsi="Times New Roman" w:cs="Baskerville Old Face"/>
          <w:sz w:val="24"/>
          <w:szCs w:val="24"/>
        </w:rPr>
        <w:tab/>
        <w:t>Fred Bednarski III, Financial Analyst</w:t>
      </w:r>
    </w:p>
    <w:bookmarkEnd w:id="0"/>
    <w:p w14:paraId="5544A2E3" w14:textId="77777777" w:rsidR="000E4BE7" w:rsidRPr="002A1C33" w:rsidRDefault="000E4BE7" w:rsidP="000E4BE7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1C33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4529D3F4" w14:textId="77777777" w:rsidR="000E4BE7" w:rsidRPr="00D240D8" w:rsidRDefault="000E4BE7" w:rsidP="000E4BE7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0B50A49" w14:textId="1701931E" w:rsidR="000E4BE7" w:rsidRPr="006271CA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DATE: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CC3A4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Nov</w:t>
      </w:r>
      <w:r w:rsidR="006271CA" w:rsidRPr="006271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ember</w:t>
      </w:r>
      <w:r w:rsidRPr="006271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CC3A4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8</w:t>
      </w:r>
      <w:r w:rsidRPr="006271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r w:rsidR="006271CA" w:rsidRPr="006271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2021</w:t>
      </w:r>
    </w:p>
    <w:p w14:paraId="6C5879C5" w14:textId="77777777" w:rsidR="000E4BE7" w:rsidRPr="006271CA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9446019" w14:textId="6BAB3939" w:rsidR="000E4BE7" w:rsidRPr="006271CA" w:rsidRDefault="000E4BE7" w:rsidP="000E4BE7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6271CA" w:rsidRPr="006271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52391</w:t>
      </w:r>
      <w:r w:rsidRPr="006271CA">
        <w:rPr>
          <w:bCs/>
          <w:color w:val="000000" w:themeColor="text1"/>
          <w:sz w:val="24"/>
          <w:szCs w:val="24"/>
        </w:rPr>
        <w:t xml:space="preserve"> - </w:t>
      </w:r>
      <w:r w:rsidR="006271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  <w:t>Application of Liberty County Utilities, LLC for Water and Sewer Certificates of Convenience and Necessity in Liberty County</w:t>
      </w:r>
    </w:p>
    <w:p w14:paraId="6F27575A" w14:textId="77777777" w:rsidR="0049128B" w:rsidRDefault="0049128B" w:rsidP="0049128B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4F0158" w14:textId="77777777" w:rsidR="0049128B" w:rsidRDefault="0049128B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F36B4E" w14:textId="5F9AA467" w:rsidR="00F36E8F" w:rsidRPr="000E4BE7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On</w:t>
      </w:r>
      <w:r w:rsidR="00BB5D74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6271CA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August 5, 2021</w:t>
      </w:r>
      <w:r w:rsidR="00A807C7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6271CA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Liberty County Utilities, LLC</w:t>
      </w:r>
      <w:r w:rsidR="00545B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(Liberty </w:t>
      </w:r>
      <w:r w:rsidR="00C42F2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County</w:t>
      </w:r>
      <w:r w:rsidR="00545B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)</w:t>
      </w:r>
      <w:r w:rsidR="00BF1DFF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filed</w:t>
      </w:r>
      <w:r w:rsidR="0009025E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an application to </w:t>
      </w:r>
      <w:r w:rsidR="005F2BC2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obtain </w:t>
      </w:r>
      <w:r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water</w:t>
      </w:r>
      <w:r w:rsidR="00BB5D74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6271CA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and</w:t>
      </w:r>
      <w:r w:rsidR="00BB5D74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sewer</w:t>
      </w:r>
      <w:r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737C79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c</w:t>
      </w:r>
      <w:r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ertificate</w:t>
      </w:r>
      <w:r w:rsidR="006271CA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</w:t>
      </w:r>
      <w:r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of </w:t>
      </w:r>
      <w:r w:rsidR="00737C79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c</w:t>
      </w:r>
      <w:r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onvenience and </w:t>
      </w:r>
      <w:r w:rsidR="00737C79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n</w:t>
      </w:r>
      <w:r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ecessity</w:t>
      </w:r>
      <w:r w:rsidR="00C703DA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in</w:t>
      </w:r>
      <w:r w:rsidR="003F0B8A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6271CA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Liberty</w:t>
      </w:r>
      <w:r w:rsidR="003F0B8A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B640D8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C</w:t>
      </w:r>
      <w:r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ounty</w:t>
      </w:r>
      <w:r w:rsidR="00CF6A2B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7E3285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under </w:t>
      </w:r>
      <w:r w:rsidR="004300AF"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Subchapter G of </w:t>
      </w:r>
      <w:r w:rsidRPr="006271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Texas Water 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Code </w:t>
      </w:r>
      <w:r w:rsidR="004300AF" w:rsidRPr="000E4BE7">
        <w:rPr>
          <w:rFonts w:ascii="Times New Roman" w:eastAsia="Calibri" w:hAnsi="Times New Roman" w:cs="Times New Roman"/>
          <w:sz w:val="24"/>
          <w:szCs w:val="24"/>
        </w:rPr>
        <w:t xml:space="preserve">Chapter 13.  </w:t>
      </w:r>
    </w:p>
    <w:p w14:paraId="4D685D1C" w14:textId="77777777" w:rsidR="00F36E8F" w:rsidRPr="000E4BE7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7B00D6" w14:textId="044FA56B" w:rsidR="003F0B8A" w:rsidRPr="000E4BE7" w:rsidRDefault="00D13E82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E4BE7">
        <w:rPr>
          <w:rFonts w:ascii="Times New Roman" w:eastAsia="Calibri" w:hAnsi="Times New Roman" w:cs="Times New Roman"/>
          <w:sz w:val="24"/>
          <w:szCs w:val="24"/>
        </w:rPr>
        <w:t>I reviewed the answers</w:t>
      </w:r>
      <w:r w:rsidR="00BF1DFF" w:rsidRPr="000E4BE7">
        <w:rPr>
          <w:rFonts w:ascii="Times New Roman" w:eastAsia="Calibri" w:hAnsi="Times New Roman" w:cs="Times New Roman"/>
          <w:sz w:val="24"/>
          <w:szCs w:val="24"/>
        </w:rPr>
        <w:t xml:space="preserve"> provided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to questions</w:t>
      </w:r>
      <w:r w:rsidR="006271CA">
        <w:rPr>
          <w:rFonts w:ascii="Times New Roman" w:eastAsia="Calibri" w:hAnsi="Times New Roman" w:cs="Times New Roman"/>
          <w:sz w:val="24"/>
          <w:szCs w:val="24"/>
        </w:rPr>
        <w:t xml:space="preserve"> 28, 29,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30</w:t>
      </w:r>
      <w:r w:rsidR="006271CA">
        <w:rPr>
          <w:rFonts w:ascii="Times New Roman" w:eastAsia="Calibri" w:hAnsi="Times New Roman" w:cs="Times New Roman"/>
          <w:sz w:val="24"/>
          <w:szCs w:val="24"/>
        </w:rPr>
        <w:t>,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1455" w:rsidRPr="000E4BE7">
        <w:rPr>
          <w:rFonts w:ascii="Times New Roman" w:eastAsia="Calibri" w:hAnsi="Times New Roman" w:cs="Times New Roman"/>
          <w:sz w:val="24"/>
          <w:szCs w:val="24"/>
        </w:rPr>
        <w:t xml:space="preserve">and 31 </w:t>
      </w:r>
      <w:r w:rsidRPr="000E4BE7">
        <w:rPr>
          <w:rFonts w:ascii="Times New Roman" w:eastAsia="Calibri" w:hAnsi="Times New Roman" w:cs="Times New Roman"/>
          <w:sz w:val="24"/>
          <w:szCs w:val="24"/>
        </w:rPr>
        <w:t>of the application</w:t>
      </w:r>
      <w:r w:rsidR="00CC3A4E" w:rsidRPr="00CC3A4E">
        <w:rPr>
          <w:rFonts w:ascii="Times New Roman" w:eastAsia="Calibri" w:hAnsi="Times New Roman" w:cs="Times New Roman"/>
          <w:sz w:val="24"/>
          <w:szCs w:val="24"/>
        </w:rPr>
        <w:t>.  I did not identify any deficiencies in those answers for purposes of determining whether the application is administratively complete.  Therefore, I recommend that the Commission deem the application administratively complete from a financial perspective.</w:t>
      </w:r>
    </w:p>
    <w:p w14:paraId="2EB9424F" w14:textId="77777777" w:rsidR="0049128B" w:rsidRPr="000E4BE7" w:rsidRDefault="0049128B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9128B" w:rsidRPr="000E4BE7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5FAE97" w14:textId="77777777" w:rsidR="006D72B8" w:rsidRDefault="006D72B8" w:rsidP="00FC14B8">
      <w:r>
        <w:separator/>
      </w:r>
    </w:p>
  </w:endnote>
  <w:endnote w:type="continuationSeparator" w:id="0">
    <w:p w14:paraId="647AD3D7" w14:textId="77777777" w:rsidR="006D72B8" w:rsidRDefault="006D72B8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7B507D" w14:textId="77777777" w:rsidR="006D72B8" w:rsidRDefault="006D72B8" w:rsidP="00FC14B8">
      <w:r>
        <w:separator/>
      </w:r>
    </w:p>
  </w:footnote>
  <w:footnote w:type="continuationSeparator" w:id="0">
    <w:p w14:paraId="5BEE0A25" w14:textId="77777777" w:rsidR="006D72B8" w:rsidRDefault="006D72B8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4060F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29094857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428F1BE" w14:textId="77777777" w:rsidR="00087372" w:rsidRPr="00087372" w:rsidRDefault="00966B87" w:rsidP="00966B87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11CEF273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4B37D2E2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042CFB"/>
    <w:multiLevelType w:val="hybridMultilevel"/>
    <w:tmpl w:val="EFECE6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5"/>
  </w:num>
  <w:num w:numId="9">
    <w:abstractNumId w:val="23"/>
  </w:num>
  <w:num w:numId="10">
    <w:abstractNumId w:val="22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1"/>
  </w:num>
  <w:num w:numId="19">
    <w:abstractNumId w:val="12"/>
  </w:num>
  <w:num w:numId="20">
    <w:abstractNumId w:val="13"/>
  </w:num>
  <w:num w:numId="21">
    <w:abstractNumId w:val="17"/>
  </w:num>
  <w:num w:numId="22">
    <w:abstractNumId w:val="24"/>
  </w:num>
  <w:num w:numId="23">
    <w:abstractNumId w:val="18"/>
  </w:num>
  <w:num w:numId="24">
    <w:abstractNumId w:val="11"/>
  </w:num>
  <w:num w:numId="25">
    <w:abstractNumId w:val="20"/>
  </w:num>
  <w:num w:numId="26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attachedTemplate r:id="rId1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C79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75C82"/>
    <w:rsid w:val="00083812"/>
    <w:rsid w:val="00087372"/>
    <w:rsid w:val="0009025E"/>
    <w:rsid w:val="000934CA"/>
    <w:rsid w:val="0009760A"/>
    <w:rsid w:val="000A4AD2"/>
    <w:rsid w:val="000A7BCD"/>
    <w:rsid w:val="000A7F1F"/>
    <w:rsid w:val="000B703D"/>
    <w:rsid w:val="000C0316"/>
    <w:rsid w:val="000C4C33"/>
    <w:rsid w:val="000D2FCC"/>
    <w:rsid w:val="000D6501"/>
    <w:rsid w:val="000D7576"/>
    <w:rsid w:val="000E0220"/>
    <w:rsid w:val="000E4BE7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0E29"/>
    <w:rsid w:val="00143B99"/>
    <w:rsid w:val="001577AA"/>
    <w:rsid w:val="001677BF"/>
    <w:rsid w:val="00181110"/>
    <w:rsid w:val="0018607B"/>
    <w:rsid w:val="00187C97"/>
    <w:rsid w:val="00192E4D"/>
    <w:rsid w:val="001B00DF"/>
    <w:rsid w:val="001B2EF1"/>
    <w:rsid w:val="001B5056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9B2"/>
    <w:rsid w:val="002856F2"/>
    <w:rsid w:val="00285FE2"/>
    <w:rsid w:val="00290054"/>
    <w:rsid w:val="00291F3A"/>
    <w:rsid w:val="00297D38"/>
    <w:rsid w:val="002A16CF"/>
    <w:rsid w:val="002A1C33"/>
    <w:rsid w:val="002B6126"/>
    <w:rsid w:val="002B675E"/>
    <w:rsid w:val="002D3A36"/>
    <w:rsid w:val="002D4E2D"/>
    <w:rsid w:val="002E5829"/>
    <w:rsid w:val="002F7A48"/>
    <w:rsid w:val="0030441F"/>
    <w:rsid w:val="00313C29"/>
    <w:rsid w:val="00321261"/>
    <w:rsid w:val="00325630"/>
    <w:rsid w:val="00327436"/>
    <w:rsid w:val="00334979"/>
    <w:rsid w:val="00343061"/>
    <w:rsid w:val="0034753C"/>
    <w:rsid w:val="00347AF8"/>
    <w:rsid w:val="00351FD0"/>
    <w:rsid w:val="00380317"/>
    <w:rsid w:val="00382058"/>
    <w:rsid w:val="00393C75"/>
    <w:rsid w:val="00396312"/>
    <w:rsid w:val="003977AB"/>
    <w:rsid w:val="003B1A8C"/>
    <w:rsid w:val="003B41DF"/>
    <w:rsid w:val="003C2DC4"/>
    <w:rsid w:val="003D519A"/>
    <w:rsid w:val="003F0B8A"/>
    <w:rsid w:val="003F5ABB"/>
    <w:rsid w:val="0040075B"/>
    <w:rsid w:val="004048C4"/>
    <w:rsid w:val="004060C0"/>
    <w:rsid w:val="004155E3"/>
    <w:rsid w:val="004213FA"/>
    <w:rsid w:val="00422351"/>
    <w:rsid w:val="004300AF"/>
    <w:rsid w:val="00435CF5"/>
    <w:rsid w:val="00445E1C"/>
    <w:rsid w:val="00460B34"/>
    <w:rsid w:val="0046133A"/>
    <w:rsid w:val="004652A2"/>
    <w:rsid w:val="00490515"/>
    <w:rsid w:val="0049128B"/>
    <w:rsid w:val="004A3895"/>
    <w:rsid w:val="004A515B"/>
    <w:rsid w:val="004B71D3"/>
    <w:rsid w:val="004B7A15"/>
    <w:rsid w:val="004D2CA6"/>
    <w:rsid w:val="004D619D"/>
    <w:rsid w:val="004E2B38"/>
    <w:rsid w:val="004E7923"/>
    <w:rsid w:val="0050459F"/>
    <w:rsid w:val="0050560F"/>
    <w:rsid w:val="00511DCF"/>
    <w:rsid w:val="00512644"/>
    <w:rsid w:val="00513035"/>
    <w:rsid w:val="00516BA5"/>
    <w:rsid w:val="005206BE"/>
    <w:rsid w:val="00520E0D"/>
    <w:rsid w:val="005310D6"/>
    <w:rsid w:val="0053215C"/>
    <w:rsid w:val="00540EA7"/>
    <w:rsid w:val="00545BA9"/>
    <w:rsid w:val="005464F5"/>
    <w:rsid w:val="0055212A"/>
    <w:rsid w:val="00556A8F"/>
    <w:rsid w:val="00564B25"/>
    <w:rsid w:val="00572A0A"/>
    <w:rsid w:val="00580256"/>
    <w:rsid w:val="0058163A"/>
    <w:rsid w:val="005856E6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21ECF"/>
    <w:rsid w:val="006271CA"/>
    <w:rsid w:val="00632007"/>
    <w:rsid w:val="00635B2E"/>
    <w:rsid w:val="00640105"/>
    <w:rsid w:val="00641495"/>
    <w:rsid w:val="006415BF"/>
    <w:rsid w:val="00651FE8"/>
    <w:rsid w:val="00654ED7"/>
    <w:rsid w:val="0065525B"/>
    <w:rsid w:val="00660E5C"/>
    <w:rsid w:val="006730D8"/>
    <w:rsid w:val="00695647"/>
    <w:rsid w:val="006B7008"/>
    <w:rsid w:val="006C06CB"/>
    <w:rsid w:val="006C153F"/>
    <w:rsid w:val="006C3629"/>
    <w:rsid w:val="006C506F"/>
    <w:rsid w:val="006C6CEB"/>
    <w:rsid w:val="006D72B8"/>
    <w:rsid w:val="006E1E18"/>
    <w:rsid w:val="006E3955"/>
    <w:rsid w:val="006F0676"/>
    <w:rsid w:val="006F375F"/>
    <w:rsid w:val="0070623A"/>
    <w:rsid w:val="00713497"/>
    <w:rsid w:val="00713BC3"/>
    <w:rsid w:val="00717007"/>
    <w:rsid w:val="0072083B"/>
    <w:rsid w:val="0072249E"/>
    <w:rsid w:val="00727F1C"/>
    <w:rsid w:val="00730373"/>
    <w:rsid w:val="00732647"/>
    <w:rsid w:val="00737946"/>
    <w:rsid w:val="00737C79"/>
    <w:rsid w:val="00746472"/>
    <w:rsid w:val="00752975"/>
    <w:rsid w:val="007554A6"/>
    <w:rsid w:val="0075745D"/>
    <w:rsid w:val="00761455"/>
    <w:rsid w:val="0077034A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578B"/>
    <w:rsid w:val="00817299"/>
    <w:rsid w:val="0081750E"/>
    <w:rsid w:val="00817E3F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A786B"/>
    <w:rsid w:val="008B0F9C"/>
    <w:rsid w:val="008B6369"/>
    <w:rsid w:val="008C3D2D"/>
    <w:rsid w:val="008D09EB"/>
    <w:rsid w:val="008D66E2"/>
    <w:rsid w:val="008E07A1"/>
    <w:rsid w:val="008E33DD"/>
    <w:rsid w:val="008F0E28"/>
    <w:rsid w:val="008F2C2A"/>
    <w:rsid w:val="008F3EBE"/>
    <w:rsid w:val="0090218B"/>
    <w:rsid w:val="0090264B"/>
    <w:rsid w:val="00913191"/>
    <w:rsid w:val="009218D9"/>
    <w:rsid w:val="0092631F"/>
    <w:rsid w:val="009307FC"/>
    <w:rsid w:val="0093334A"/>
    <w:rsid w:val="00943F35"/>
    <w:rsid w:val="00953BE1"/>
    <w:rsid w:val="009568FF"/>
    <w:rsid w:val="00965FF9"/>
    <w:rsid w:val="00966B87"/>
    <w:rsid w:val="0097444C"/>
    <w:rsid w:val="00974E8C"/>
    <w:rsid w:val="00975C5F"/>
    <w:rsid w:val="00985077"/>
    <w:rsid w:val="00985E69"/>
    <w:rsid w:val="00996B99"/>
    <w:rsid w:val="009A03C7"/>
    <w:rsid w:val="009A08B5"/>
    <w:rsid w:val="009A3367"/>
    <w:rsid w:val="009C6DA5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04DB"/>
    <w:rsid w:val="00A417B7"/>
    <w:rsid w:val="00A43E86"/>
    <w:rsid w:val="00A5636C"/>
    <w:rsid w:val="00A72CB7"/>
    <w:rsid w:val="00A73AC7"/>
    <w:rsid w:val="00A75BA9"/>
    <w:rsid w:val="00A807C7"/>
    <w:rsid w:val="00A87498"/>
    <w:rsid w:val="00AA0783"/>
    <w:rsid w:val="00AB074C"/>
    <w:rsid w:val="00AB3AE9"/>
    <w:rsid w:val="00AE2F96"/>
    <w:rsid w:val="00AF3DA4"/>
    <w:rsid w:val="00AF4FAE"/>
    <w:rsid w:val="00AF7647"/>
    <w:rsid w:val="00B010E0"/>
    <w:rsid w:val="00B137BB"/>
    <w:rsid w:val="00B20671"/>
    <w:rsid w:val="00B27142"/>
    <w:rsid w:val="00B3681B"/>
    <w:rsid w:val="00B36BD2"/>
    <w:rsid w:val="00B4403F"/>
    <w:rsid w:val="00B46C26"/>
    <w:rsid w:val="00B503BB"/>
    <w:rsid w:val="00B640D8"/>
    <w:rsid w:val="00B66A9D"/>
    <w:rsid w:val="00B75BE8"/>
    <w:rsid w:val="00B83632"/>
    <w:rsid w:val="00B85739"/>
    <w:rsid w:val="00B97905"/>
    <w:rsid w:val="00BA341C"/>
    <w:rsid w:val="00BB44A6"/>
    <w:rsid w:val="00BB5D74"/>
    <w:rsid w:val="00BB69C3"/>
    <w:rsid w:val="00BD1BE0"/>
    <w:rsid w:val="00BD48B8"/>
    <w:rsid w:val="00BF000E"/>
    <w:rsid w:val="00BF1DFF"/>
    <w:rsid w:val="00BF3EDB"/>
    <w:rsid w:val="00BF4A73"/>
    <w:rsid w:val="00C005AE"/>
    <w:rsid w:val="00C123A6"/>
    <w:rsid w:val="00C17D1B"/>
    <w:rsid w:val="00C30E87"/>
    <w:rsid w:val="00C31DB1"/>
    <w:rsid w:val="00C40C7E"/>
    <w:rsid w:val="00C4245F"/>
    <w:rsid w:val="00C42818"/>
    <w:rsid w:val="00C42F2A"/>
    <w:rsid w:val="00C4406A"/>
    <w:rsid w:val="00C46EF2"/>
    <w:rsid w:val="00C470A8"/>
    <w:rsid w:val="00C55DC1"/>
    <w:rsid w:val="00C56984"/>
    <w:rsid w:val="00C57129"/>
    <w:rsid w:val="00C703DA"/>
    <w:rsid w:val="00C74225"/>
    <w:rsid w:val="00C866BE"/>
    <w:rsid w:val="00C86D3D"/>
    <w:rsid w:val="00C90FFA"/>
    <w:rsid w:val="00C91B8B"/>
    <w:rsid w:val="00C95864"/>
    <w:rsid w:val="00CA0EE4"/>
    <w:rsid w:val="00CA3593"/>
    <w:rsid w:val="00CC3A4E"/>
    <w:rsid w:val="00CD1087"/>
    <w:rsid w:val="00CE39A2"/>
    <w:rsid w:val="00CE5C19"/>
    <w:rsid w:val="00CF6A2B"/>
    <w:rsid w:val="00CF721E"/>
    <w:rsid w:val="00D13E82"/>
    <w:rsid w:val="00D143A1"/>
    <w:rsid w:val="00D240D8"/>
    <w:rsid w:val="00D36E5C"/>
    <w:rsid w:val="00D373E3"/>
    <w:rsid w:val="00D404CF"/>
    <w:rsid w:val="00D40C5B"/>
    <w:rsid w:val="00D44331"/>
    <w:rsid w:val="00D51C27"/>
    <w:rsid w:val="00D53590"/>
    <w:rsid w:val="00D55F65"/>
    <w:rsid w:val="00D8061B"/>
    <w:rsid w:val="00D82F2D"/>
    <w:rsid w:val="00D83EAF"/>
    <w:rsid w:val="00D9218C"/>
    <w:rsid w:val="00DA202A"/>
    <w:rsid w:val="00DA6F1E"/>
    <w:rsid w:val="00DB2C0D"/>
    <w:rsid w:val="00DB788B"/>
    <w:rsid w:val="00DF398D"/>
    <w:rsid w:val="00DF51C2"/>
    <w:rsid w:val="00E14844"/>
    <w:rsid w:val="00E1518A"/>
    <w:rsid w:val="00E174CD"/>
    <w:rsid w:val="00E213FA"/>
    <w:rsid w:val="00E37247"/>
    <w:rsid w:val="00E419D9"/>
    <w:rsid w:val="00E428F8"/>
    <w:rsid w:val="00E42FE9"/>
    <w:rsid w:val="00E52263"/>
    <w:rsid w:val="00E74C2A"/>
    <w:rsid w:val="00E753A6"/>
    <w:rsid w:val="00E910F6"/>
    <w:rsid w:val="00E9191F"/>
    <w:rsid w:val="00E93B08"/>
    <w:rsid w:val="00E97F80"/>
    <w:rsid w:val="00EB54AF"/>
    <w:rsid w:val="00EC0493"/>
    <w:rsid w:val="00ED1203"/>
    <w:rsid w:val="00EF11FD"/>
    <w:rsid w:val="00EF6A56"/>
    <w:rsid w:val="00F22C9F"/>
    <w:rsid w:val="00F338C5"/>
    <w:rsid w:val="00F369F6"/>
    <w:rsid w:val="00F36E8F"/>
    <w:rsid w:val="00F52CB4"/>
    <w:rsid w:val="00F56A6D"/>
    <w:rsid w:val="00F56E78"/>
    <w:rsid w:val="00F72390"/>
    <w:rsid w:val="00F7297A"/>
    <w:rsid w:val="00F84C3B"/>
    <w:rsid w:val="00F85BEB"/>
    <w:rsid w:val="00F963F4"/>
    <w:rsid w:val="00F96F4B"/>
    <w:rsid w:val="00FA2D67"/>
    <w:rsid w:val="00FA3258"/>
    <w:rsid w:val="00FA33D5"/>
    <w:rsid w:val="00FB1DEC"/>
    <w:rsid w:val="00FB66F0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E8E5167"/>
  <w15:docId w15:val="{A3198DDF-731B-4FE7-B8EA-4B69AD29F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bednarski\Documents\Documents\FM%20Review\Template\CCN-FM%20Sufficient-Memo%20Template%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D86C1-1431-407B-9E6E-81FB13B9E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CCN-FM Sufficient-Memo Template </Template>
  <TotalTime>2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TCEQ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Bednarski, Fred</dc:creator>
  <cp:lastModifiedBy>Mildred Anaele</cp:lastModifiedBy>
  <cp:revision>3</cp:revision>
  <cp:lastPrinted>2020-02-27T19:14:00Z</cp:lastPrinted>
  <dcterms:created xsi:type="dcterms:W3CDTF">2021-11-05T21:17:00Z</dcterms:created>
  <dcterms:modified xsi:type="dcterms:W3CDTF">2021-11-07T16:56:00Z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-2048276337</vt:i4>
  </property>
</Properties>
</file>